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3DED6B55" w:rsidR="004E4ED0" w:rsidRPr="002F3BE0" w:rsidRDefault="00015306" w:rsidP="00C26CDB">
            <w:pPr>
              <w:rPr>
                <w:b/>
                <w:bCs w:val="0"/>
              </w:rPr>
            </w:pPr>
            <w:r w:rsidRPr="00015306">
              <w:rPr>
                <w:b/>
                <w:bCs w:val="0"/>
              </w:rPr>
              <w:t>19448-2026 - Lieferung Gaschromatograph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7"/>
        <w:gridCol w:w="5324"/>
        <w:gridCol w:w="1299"/>
        <w:gridCol w:w="1814"/>
      </w:tblGrid>
      <w:tr w:rsidR="00015306" w:rsidRPr="00864BA7" w14:paraId="5AF1BF48" w14:textId="77777777" w:rsidTr="00160139">
        <w:tc>
          <w:tcPr>
            <w:tcW w:w="767" w:type="dxa"/>
            <w:vAlign w:val="center"/>
          </w:tcPr>
          <w:p w14:paraId="27C74279" w14:textId="77777777" w:rsidR="00015306" w:rsidRPr="00A914EB" w:rsidRDefault="00015306" w:rsidP="00015306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5324" w:type="dxa"/>
            <w:vAlign w:val="center"/>
          </w:tcPr>
          <w:p w14:paraId="23236D0F" w14:textId="3FD34693" w:rsidR="00015306" w:rsidRPr="00A914EB" w:rsidRDefault="0001530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1299" w:type="dxa"/>
            <w:vAlign w:val="center"/>
          </w:tcPr>
          <w:p w14:paraId="3DCA5B9C" w14:textId="6A2493D5" w:rsidR="00015306" w:rsidRPr="00A914EB" w:rsidRDefault="0001530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14" w:type="dxa"/>
            <w:vAlign w:val="center"/>
          </w:tcPr>
          <w:p w14:paraId="172936A2" w14:textId="77777777" w:rsidR="00015306" w:rsidRPr="00A914EB" w:rsidRDefault="0001530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015306" w:rsidRPr="00A914EB" w:rsidRDefault="0001530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015306" w:rsidRPr="00A914EB" w:rsidRDefault="0001530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015306" w:rsidRPr="00864BA7" w14:paraId="452152C2" w14:textId="77777777" w:rsidTr="00015306">
        <w:trPr>
          <w:trHeight w:val="911"/>
        </w:trPr>
        <w:tc>
          <w:tcPr>
            <w:tcW w:w="767" w:type="dxa"/>
            <w:vAlign w:val="center"/>
          </w:tcPr>
          <w:p w14:paraId="07441011" w14:textId="79111268" w:rsidR="00015306" w:rsidRPr="00864BA7" w:rsidRDefault="00015306" w:rsidP="00015306">
            <w:pPr>
              <w:jc w:val="center"/>
            </w:pPr>
            <w:r>
              <w:t>01</w:t>
            </w:r>
          </w:p>
        </w:tc>
        <w:tc>
          <w:tcPr>
            <w:tcW w:w="5324" w:type="dxa"/>
            <w:vAlign w:val="center"/>
          </w:tcPr>
          <w:p w14:paraId="15F15ADD" w14:textId="564AD7C0" w:rsidR="00015306" w:rsidRPr="00864BA7" w:rsidRDefault="00015306" w:rsidP="00461C40">
            <w:pPr>
              <w:jc w:val="left"/>
            </w:pPr>
            <w:r w:rsidRPr="00015306">
              <w:t xml:space="preserve">Gaschromatograph </w:t>
            </w:r>
            <w:r>
              <w:t>entsprechend den Vergabeunterlagen zum Verfahren 19448-2026 inklusive benannter Neben</w:t>
            </w:r>
            <w:r w:rsidR="00461C40">
              <w:t>-</w:t>
            </w:r>
            <w:r>
              <w:t>leistungen (Lieferung,</w:t>
            </w:r>
            <w:r w:rsidR="00461C40">
              <w:t xml:space="preserve"> Versicherung,</w:t>
            </w:r>
            <w:r>
              <w:t xml:space="preserve"> Inbetriebnahme, etc.).</w:t>
            </w:r>
          </w:p>
        </w:tc>
        <w:tc>
          <w:tcPr>
            <w:tcW w:w="1299" w:type="dxa"/>
            <w:vAlign w:val="center"/>
          </w:tcPr>
          <w:p w14:paraId="67377F1D" w14:textId="27D1A41B" w:rsidR="00015306" w:rsidRPr="00864BA7" w:rsidRDefault="00015306" w:rsidP="00015306">
            <w:pPr>
              <w:jc w:val="center"/>
            </w:pPr>
            <w:r>
              <w:t xml:space="preserve">1 </w:t>
            </w:r>
            <w:proofErr w:type="spellStart"/>
            <w:r>
              <w:t>Stk</w:t>
            </w:r>
            <w:proofErr w:type="spellEnd"/>
            <w:r>
              <w:t>.</w:t>
            </w:r>
          </w:p>
        </w:tc>
        <w:tc>
          <w:tcPr>
            <w:tcW w:w="1814" w:type="dxa"/>
            <w:vAlign w:val="center"/>
          </w:tcPr>
          <w:p w14:paraId="57146987" w14:textId="77777777" w:rsidR="00015306" w:rsidRPr="00864BA7" w:rsidRDefault="00015306" w:rsidP="00015306">
            <w:pPr>
              <w:jc w:val="center"/>
            </w:pP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015306">
        <w:trPr>
          <w:trHeight w:val="397"/>
        </w:trPr>
        <w:tc>
          <w:tcPr>
            <w:tcW w:w="7390" w:type="dxa"/>
            <w:gridSpan w:val="3"/>
            <w:vAlign w:val="center"/>
          </w:tcPr>
          <w:p w14:paraId="79D5828D" w14:textId="3935E42E" w:rsidR="00C336B6" w:rsidRPr="00A914EB" w:rsidRDefault="00C336B6" w:rsidP="00015306">
            <w:pPr>
              <w:jc w:val="right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4" w:type="dxa"/>
            <w:vAlign w:val="center"/>
          </w:tcPr>
          <w:p w14:paraId="0EFE44CD" w14:textId="77777777" w:rsidR="00C336B6" w:rsidRPr="00A914EB" w:rsidRDefault="00C336B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015306">
        <w:trPr>
          <w:trHeight w:val="397"/>
        </w:trPr>
        <w:tc>
          <w:tcPr>
            <w:tcW w:w="7390" w:type="dxa"/>
            <w:gridSpan w:val="3"/>
            <w:vAlign w:val="center"/>
          </w:tcPr>
          <w:p w14:paraId="254EC359" w14:textId="4CDA013B" w:rsidR="00C336B6" w:rsidRPr="00A914EB" w:rsidRDefault="00C336B6" w:rsidP="00015306">
            <w:pPr>
              <w:jc w:val="right"/>
            </w:pPr>
            <w:r w:rsidRPr="00A914EB">
              <w:t>USt. Betrag</w:t>
            </w:r>
          </w:p>
        </w:tc>
        <w:tc>
          <w:tcPr>
            <w:tcW w:w="1814" w:type="dxa"/>
            <w:vAlign w:val="center"/>
          </w:tcPr>
          <w:p w14:paraId="59A8F962" w14:textId="1BD211AC" w:rsidR="00C336B6" w:rsidRPr="004B79FD" w:rsidRDefault="004B79FD" w:rsidP="00015306">
            <w:pPr>
              <w:jc w:val="center"/>
            </w:pPr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015306">
        <w:trPr>
          <w:trHeight w:val="397"/>
        </w:trPr>
        <w:tc>
          <w:tcPr>
            <w:tcW w:w="7390" w:type="dxa"/>
            <w:gridSpan w:val="3"/>
            <w:vAlign w:val="center"/>
          </w:tcPr>
          <w:p w14:paraId="790E8E89" w14:textId="637F8F2D" w:rsidR="00C336B6" w:rsidRPr="00A914EB" w:rsidRDefault="00C336B6" w:rsidP="00015306">
            <w:pPr>
              <w:jc w:val="right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4" w:type="dxa"/>
            <w:vAlign w:val="center"/>
          </w:tcPr>
          <w:p w14:paraId="3E7F1A27" w14:textId="77777777" w:rsidR="00C336B6" w:rsidRPr="00A914EB" w:rsidRDefault="00C336B6" w:rsidP="00015306">
            <w:pPr>
              <w:jc w:val="center"/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7F8580DD" w14:textId="369AE735" w:rsidR="00C336B6" w:rsidRDefault="00C336B6" w:rsidP="00A914EB">
      <w:r>
        <w:t>Zahlungsfrist 30 Tage netto.</w:t>
      </w:r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933A38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933A38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933A38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933A38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933A38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933A38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933A38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933A38">
                            <w:fldChar w:fldCharType="begin"/>
                          </w:r>
                          <w:r w:rsidR="00933A38">
                            <w:instrText>NUMPAGES  \* Arabic  \* MERGEFORMAT</w:instrText>
                          </w:r>
                          <w:r w:rsidR="00933A38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933A38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933A38">
                            <w:fldChar w:fldCharType="begin"/>
                          </w:r>
                          <w:r w:rsidR="00933A38">
                            <w:instrText>NUMPAGES  \* Arabic  \* MERGEFORMAT</w:instrText>
                          </w:r>
                          <w:r w:rsidR="00933A38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933A3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015306">
                      <w:fldChar w:fldCharType="begin"/>
                    </w:r>
                    <w:r w:rsidR="00015306">
                      <w:instrText>NUMPAGES  \* Arabic  \* MERGEFORMAT</w:instrText>
                    </w:r>
                    <w:r w:rsidR="00015306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015306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015306">
                      <w:fldChar w:fldCharType="begin"/>
                    </w:r>
                    <w:r w:rsidR="00015306">
                      <w:instrText>NUMPAGES  \* Arabic  \* MERGEFORMAT</w:instrText>
                    </w:r>
                    <w:r w:rsidR="00015306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015306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933A38">
                            <w:fldChar w:fldCharType="begin"/>
                          </w:r>
                          <w:r w:rsidR="00933A38">
                            <w:instrText>NUMPAGES  \* Arabic  \* MERGEFORMAT</w:instrText>
                          </w:r>
                          <w:r w:rsidR="00933A38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933A3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015306">
                      <w:fldChar w:fldCharType="begin"/>
                    </w:r>
                    <w:r w:rsidR="00015306">
                      <w:instrText>NUMPAGES  \* Arabic  \* MERGEFORMAT</w:instrText>
                    </w:r>
                    <w:r w:rsidR="00015306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015306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T5XJzVA7n8y30wHH5OAXF8grD0LMfxLRitqQYM8W/zdwNqEId///hvXEDQ5XRB+L5cXoOwv5mn4Zc5IquLY5Q==" w:salt="rsFtm78Kwn2GBjsC5fV54A=="/>
  <w:defaultTabStop w:val="708"/>
  <w:hyphenationZone w:val="425"/>
  <w:doNotHyphenateCaps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15306"/>
    <w:rsid w:val="0005609B"/>
    <w:rsid w:val="00062BA4"/>
    <w:rsid w:val="00064AAF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61C40"/>
    <w:rsid w:val="004A5A27"/>
    <w:rsid w:val="004B2555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45AEC"/>
    <w:rsid w:val="006620F9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04F5C"/>
    <w:rsid w:val="00926622"/>
    <w:rsid w:val="00933A38"/>
    <w:rsid w:val="00936532"/>
    <w:rsid w:val="00940213"/>
    <w:rsid w:val="00957ACA"/>
    <w:rsid w:val="009927FC"/>
    <w:rsid w:val="009A142C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16D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E114C4"/>
    <w:rsid w:val="00E334D0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  <w:rsid w:val="00FE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4B2555"/>
    <w:rsid w:val="00586EE9"/>
    <w:rsid w:val="008124FB"/>
    <w:rsid w:val="00926622"/>
    <w:rsid w:val="00A13152"/>
    <w:rsid w:val="00A20148"/>
    <w:rsid w:val="00E334D0"/>
    <w:rsid w:val="00F71D23"/>
    <w:rsid w:val="00FE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638</Words>
  <Characters>4869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5497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13</cp:revision>
  <cp:lastPrinted>2003-01-22T14:27:00Z</cp:lastPrinted>
  <dcterms:created xsi:type="dcterms:W3CDTF">2025-03-13T08:40:00Z</dcterms:created>
  <dcterms:modified xsi:type="dcterms:W3CDTF">2026-07-03T12:26:00Z</dcterms:modified>
</cp:coreProperties>
</file>